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bf4117" w14:textId="6bf411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39141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2581E">
      <w:pPr>
        <w:jc w:val="center"/>
        <w:rPr>
          <w:rFonts w:cs="Arial"/>
          <w:b/>
        </w:rPr>
      </w:pPr>
      <w:r w:rsidRPr="0002581E">
        <w:rPr>
          <w:rFonts w:cs="Arial"/>
          <w:b/>
        </w:rPr>
        <w:t>MERCE TRGOVINA d.o.o. Pula, Labinska ulica 2, OIB:17569214292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9,00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2581E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2581E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02581E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2581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2581E">
        <w:rPr>
          <w:rFonts w:cs="Arial"/>
        </w:rPr>
        <w:t>179.345,03</w:t>
      </w:r>
      <w:r w:rsidRPr="00BE62FB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D71D4C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D71D4C">
        <w:rPr>
          <w:rFonts w:cs="Arial"/>
        </w:rPr>
        <w:t xml:space="preserve">Utvrđuje se da je 13. srpnja 2022. zaprimljen podnesak pun. dužnika kojim isti moli odgodu današnjeg ročišta zbog nemogućnosti pristupa na današnje ročište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742948" w:rsidP="00742948" w:rsidRDefault="00742948"/>
    <w:p w:rsidRPr="00D71D4C" w:rsidR="004F3811" w:rsidP="00D71D4C" w:rsidRDefault="00742948">
      <w:pPr>
        <w:jc w:val="both"/>
      </w:pPr>
      <w:r>
        <w:tab/>
        <w:t xml:space="preserve">Današnje ročište se odgađa te se istovremeno zakazuje iduće ročište za </w:t>
      </w:r>
      <w:r w:rsidRPr="00D71D4C" w:rsidR="00D71D4C">
        <w:rPr>
          <w:rFonts w:cs="Arial"/>
        </w:rPr>
        <w:t>dan</w:t>
      </w:r>
      <w:r w:rsidR="00D71D4C">
        <w:t xml:space="preserve"> </w:t>
      </w:r>
      <w:r w:rsidR="0002581E">
        <w:t>18</w:t>
      </w:r>
      <w:r>
        <w:t xml:space="preserve">. </w:t>
      </w:r>
      <w:r w:rsidR="0002581E">
        <w:t xml:space="preserve">kolovoza </w:t>
      </w:r>
      <w:r>
        <w:t>202</w:t>
      </w:r>
      <w:r w:rsidR="0002581E">
        <w:t>2</w:t>
      </w:r>
      <w:r>
        <w:t xml:space="preserve">. u </w:t>
      </w:r>
      <w:r w:rsidR="00D71D4C">
        <w:t>10,00</w:t>
      </w:r>
      <w:r>
        <w:t xml:space="preserve"> sati. 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D71D4C" w:rsidP="004F3811" w:rsidRDefault="00D71D4C">
      <w:pPr>
        <w:ind w:right="-288"/>
        <w:jc w:val="both"/>
        <w:rPr>
          <w:rFonts w:cs="Arial"/>
        </w:rPr>
      </w:pPr>
    </w:p>
    <w:p w:rsidRPr="00BE62FB" w:rsidR="00D71D4C" w:rsidP="004F3811" w:rsidRDefault="00D71D4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="00D71D4C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4F3811" w:rsidR="0097467C" w:rsidP="00D71D4C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D71D4C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581E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2581E">
      <w:rPr>
        <w:rStyle w:val="Brojstranice"/>
        <w:rFonts w:ascii="Arial" w:hAnsi="Arial" w:cs="Arial"/>
      </w:rPr>
      <w:fldChar w:fldCharType="begin"/>
    </w:r>
    <w:r w:rsidRPr="0002581E">
      <w:rPr>
        <w:rStyle w:val="Brojstranice"/>
        <w:rFonts w:ascii="Arial" w:hAnsi="Arial" w:cs="Arial"/>
      </w:rPr>
      <w:instrText xml:space="preserve">PAGE  </w:instrText>
    </w:r>
    <w:r w:rsidRPr="0002581E">
      <w:rPr>
        <w:rStyle w:val="Brojstranice"/>
        <w:rFonts w:ascii="Arial" w:hAnsi="Arial" w:cs="Arial"/>
      </w:rPr>
      <w:fldChar w:fldCharType="separate"/>
    </w:r>
    <w:r w:rsidR="00D71D4C">
      <w:rPr>
        <w:rStyle w:val="Brojstranice"/>
        <w:rFonts w:ascii="Arial" w:hAnsi="Arial" w:cs="Arial"/>
        <w:noProof/>
      </w:rPr>
      <w:t>2</w:t>
    </w:r>
    <w:r w:rsidRPr="0002581E">
      <w:rPr>
        <w:rStyle w:val="Brojstranice"/>
        <w:rFonts w:ascii="Arial" w:hAnsi="Arial" w:cs="Arial"/>
      </w:rPr>
      <w:fldChar w:fldCharType="end"/>
    </w:r>
  </w:p>
  <w:p w:rsidRPr="00BE62FB" w:rsidR="0002581E" w:rsidP="0002581E" w:rsidRDefault="0002581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217/2022-8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71D4C">
      <w:rPr>
        <w:rFonts w:ascii="Arial" w:hAnsi="Arial" w:cs="Arial"/>
      </w:rPr>
      <w:t>217/2022-9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581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1410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6B5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D51AF"/>
    <w:rsid w:val="00CF7611"/>
    <w:rsid w:val="00D71D4C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126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26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26B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26B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26B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St-217/2022-9</izvorni_sadrzaj>
    <derivirana_varijabla naziv="DomainObject.Zapisnik.Oznaka_1">St-217/2022-9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lipnja 2022.</izvorni_sadrzaj>
    <derivirana_varijabla naziv="DomainObject.Predmet.DatumIzradeOptuznogAkta_1">2. lipnja 2022.</derivirana_varijabla>
  </DomainObject.Predmet.DatumIzradeOptuznogAkta>
  <DomainObject.Predmet.DatumIzradeOptuznogAktaFormated>
    <izvorni_sadrzaj>2.6.2022.</izvorni_sadrzaj>
    <derivirana_varijabla naziv="DomainObject.Predmet.DatumIzradeOptuznogAktaFormated_1">2.6.2022.</derivirana_varijabla>
  </DomainObject.Predmet.DatumIzradeOptuznogAktaFormated>
  <DomainObject.Predmet.DatumOsnivanja>
    <izvorni_sadrzaj>2. lipnja 2022.</izvorni_sadrzaj>
    <derivirana_varijabla naziv="DomainObject.Predmet.DatumOsnivanja_1">2.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lipnja 2022.</izvorni_sadrzaj>
    <derivirana_varijabla naziv="DomainObject.Predmet.DatumPrimitkaOptuznogAkta_1">2.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St-217/2022</izvorni_sadrzaj>
    <derivirana_varijabla naziv="DomainObject.Predmet.OznakaBroj_1">St-217/2022</derivirana_varijabla>
  </DomainObject.Predmet.OznakaBroj>
  <DomainObject.Predmet.OznakaBrojOptuznogAkta>
    <izvorni_sadrzaj>04-06-22-2857</izvorni_sadrzaj>
    <derivirana_varijabla naziv="DomainObject.Predmet.OznakaBrojOptuznogAkta_1">04-06-22-2857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MERCE TRGOVINA d.o.o. Pula zastupanog po punomoćniku Dražen Đurić</izvorni_sadrzaj>
    <derivirana_varijabla naziv="DomainObject.Predmet.ProtustrankaFormated_1">  MERCE TRGOVINA d.o.o. Pula zastupanog po punomoćniku Dražen Đurić</derivirana_varijabla>
  </DomainObject.Predmet.ProtustrankaFormated>
  <DomainObject.Predmet.ProtustrankaFormatedOIB>
    <izvorni_sadrzaj>  MERCE TRGOVINA d.o.o. Pula, OIB 17569214292 zastupanog po punomoćniku Dražen Đurić</izvorni_sadrzaj>
    <derivirana_varijabla naziv="DomainObject.Predmet.ProtustrankaFormatedOIB_1">  MERCE TRGOVINA d.o.o. Pula, OIB 17569214292 zastupanog po punomoćniku Dražen Đurić</derivirana_varijabla>
  </DomainObject.Predmet.ProtustrankaFormatedOIB>
  <DomainObject.Predmet.ProtustrankaFormatedWithAdress>
    <izvorni_sadrzaj> MERCE TRGOVINA d.o.o. Pula, Labinska ulica - Via Albona 2, 52100 Pula zastupanog po punomoćniku Dražen Đurić</izvorni_sadrzaj>
    <derivirana_varijabla naziv="DomainObject.Predmet.ProtustrankaFormatedWithAdress_1"> MERCE TRGOVINA d.o.o. Pula, Labinska ulica - Via Albona 2, 52100 Pula zastupanog po punomoćniku Dražen Đurić</derivirana_varijabla>
  </DomainObject.Predmet.ProtustrankaFormatedWithAdress>
  <DomainObject.Predmet.ProtustrankaFormatedWithAdressOIB>
    <izvorni_sadrzaj> MERCE TRGOVINA d.o.o. Pula, OIB 17569214292, Labinska ulica - Via Albona 2, 52100 Pula zastupanog po punomoćniku Dražen Đurić</izvorni_sadrzaj>
    <derivirana_varijabla naziv="DomainObject.Predmet.ProtustrankaFormatedWithAdressOIB_1"> MERCE TRGOVINA d.o.o. Pula, OIB 17569214292, Labinska ulica - Via Albona 2, 52100 Pula zastupanog po punomoćniku Dražen Đurić</derivirana_varijabla>
  </DomainObject.Predmet.ProtustrankaFormatedWithAdressOIB>
  <DomainObject.Predmet.ProtustrankaWithAdress>
    <izvorni_sadrzaj>MERCE TRGOVINA d.o.o. Pula Labinska ulica - Via Albona 2, 52100 Pula</izvorni_sadrzaj>
    <derivirana_varijabla naziv="DomainObject.Predmet.ProtustrankaWithAdress_1">MERCE TRGOVINA d.o.o. Pula Labinska ulica - Via Albona 2, 52100 Pula</derivirana_varijabla>
  </DomainObject.Predmet.ProtustrankaWithAdress>
  <DomainObject.Predmet.ProtustrankaWithAdressOIB>
    <izvorni_sadrzaj>MERCE TRGOVINA d.o.o. Pula, OIB 17569214292, Labinska ulica - Via Albona 2, 52100 Pula</izvorni_sadrzaj>
    <derivirana_varijabla naziv="DomainObject.Predmet.ProtustrankaWithAdressOIB_1">MERCE TRGOVINA d.o.o. Pula, OIB 17569214292, Labinska ulica - Via Albona 2, 52100 Pula</derivirana_varijabla>
  </DomainObject.Predmet.ProtustrankaWithAdressOIB>
  <DomainObject.Predmet.ProtustrankaNazivFormated>
    <izvorni_sadrzaj>MERCE TRGOVINA d.o.o. Pula</izvorni_sadrzaj>
    <derivirana_varijabla naziv="DomainObject.Predmet.ProtustrankaNazivFormated_1">MERCE TRGOVINA d.o.o. Pula</derivirana_varijabla>
  </DomainObject.Predmet.ProtustrankaNazivFormated>
  <DomainObject.Predmet.ProtustrankaNazivFormatedOIB>
    <izvorni_sadrzaj>MERCE TRGOVINA d.o.o. Pula, OIB 17569214292</izvorni_sadrzaj>
    <derivirana_varijabla naziv="DomainObject.Predmet.ProtustrankaNazivFormatedOIB_1">MERCE TRGOVINA d.o.o. Pula, OIB 17569214292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179345.03</izvorni_sadrzaj>
    <derivirana_varijabla naziv="DomainObject.Predmet.TrenutnaVrijednost_1">179345.03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MERCE TRGOVINA d.o.o. Pula zastupanog po punomoćniku Dražen Đurić</item>
    </izvorni_sadrzaj>
    <derivirana_varijabla naziv="DomainObject.Predmet.ProtuStrankaListFormated_1">
      <item>MERCE TRGOVINA d.o.o. Pula zastupanog po punomoćniku Dražen Đurić</item>
    </derivirana_varijabla>
  </DomainObject.Predmet.ProtuStrankaListFormated>
  <DomainObject.Predmet.ProtuStrankaListFormatedOIB>
    <izvorni_sadrzaj>
      <item>MERCE TRGOVINA d.o.o. Pula, OIB 17569214292 zastupanog po punomoćniku Dražen Đurić</item>
    </izvorni_sadrzaj>
    <derivirana_varijabla naziv="DomainObject.Predmet.ProtuStrankaListFormatedOIB_1">
      <item>MERCE TRGOVINA d.o.o. Pula, OIB 17569214292 zastupanog po punomoćniku Dražen Đurić</item>
    </derivirana_varijabla>
  </DomainObject.Predmet.ProtuStrankaListFormatedOIB>
  <DomainObject.Predmet.ProtuStrankaListFormatedWithAdress>
    <izvorni_sadrzaj>
      <item>MERCE TRGOVINA d.o.o. Pula, Labinska ulica - Via Albona 2, 52100 Pula zastupanog po punomoćniku Dražen Đurić</item>
    </izvorni_sadrzaj>
    <derivirana_varijabla naziv="DomainObject.Predmet.ProtuStrankaListFormatedWithAdress_1">
      <item>MERCE TRGOVINA d.o.o. Pula, Labinska ulica - Via Albona 2, 52100 Pula zastupanog po punomoćniku Dražen Đurić</item>
    </derivirana_varijabla>
  </DomainObject.Predmet.ProtuStrankaListFormatedWithAdress>
  <DomainObject.Predmet.ProtuStrankaListFormatedWithAdressOIB>
    <izvorni_sadrzaj>
      <item>MERCE TRGOVINA d.o.o. Pula, OIB 17569214292, Labinska ulica - Via Albona 2, 52100 Pula zastupanog po punomoćniku Dražen Đurić</item>
    </izvorni_sadrzaj>
    <derivirana_varijabla naziv="DomainObject.Predmet.ProtuStrankaListFormatedWithAdressOIB_1">
      <item>MERCE TRGOVINA d.o.o. Pula, OIB 17569214292, Labinska ulica - Via Albona 2, 52100 Pula zastupanog po punomoćniku Dražen Đurić</item>
    </derivirana_varijabla>
  </DomainObject.Predmet.ProtuStrankaListFormatedWithAdressOIB>
  <DomainObject.Predmet.ProtuStrankaListNazivFormated>
    <izvorni_sadrzaj>
      <item>MERCE TRGOVINA d.o.o. Pula</item>
    </izvorni_sadrzaj>
    <derivirana_varijabla naziv="DomainObject.Predmet.ProtuStrankaListNazivFormated_1">
      <item>MERCE TRGOVINA d.o.o. Pula</item>
    </derivirana_varijabla>
  </DomainObject.Predmet.ProtuStrankaListNazivFormated>
  <DomainObject.Predmet.ProtuStrankaListNazivFormatedOIB>
    <izvorni_sadrzaj>
      <item>MERCE TRGOVINA d.o.o. Pula, OIB 17569214292</item>
    </izvorni_sadrzaj>
    <derivirana_varijabla naziv="DomainObject.Predmet.ProtuStrankaListNazivFormatedOIB_1">
      <item>MERCE TRGOVINA d.o.o. Pula, OIB 17569214292</item>
    </derivirana_varijabla>
  </DomainObject.Predmet.ProtuStrankaListNazivFormatedOIB>
  <DomainObject.Predmet.OstaliListFormated>
    <izvorni_sadrzaj>
      <item>Dražen Đurić punomoćnik sudionika u postupku MERCE TRGOVINA d.o.o. Pula</item>
    </izvorni_sadrzaj>
    <derivirana_varijabla naziv="DomainObject.Predmet.OstaliListFormated_1">
      <item>Dražen Đurić punomoćnik sudionika u postupku MERCE TRGOVINA d.o.o. Pula</item>
    </derivirana_varijabla>
  </DomainObject.Predmet.OstaliListFormated>
  <DomainObject.Predmet.OstaliListFormatedOIB>
    <izvorni_sadrzaj>
      <item>Dražen Đurić, OIB 55561060289 punomoćnik sudionika u postupku MERCE TRGOVINA d.o.o. Pula</item>
    </izvorni_sadrzaj>
    <derivirana_varijabla naziv="DomainObject.Predmet.OstaliListFormatedOIB_1">
      <item>Dražen Đurić, OIB 55561060289 punomoćnik sudionika u postupku MERCE TRGOVINA d.o.o. Pula</item>
    </derivirana_varijabla>
  </DomainObject.Predmet.OstaliListFormatedOIB>
  <DomainObject.Predmet.OstaliListFormatedWithAdress>
    <izvorni_sadrzaj>
      <item>Dražen Đurić, Zagrebačka Cesta 4, 10290 Šibice punomoćnik sudionika u postupku MERCE TRGOVINA d.o.o. Pula</item>
    </izvorni_sadrzaj>
    <derivirana_varijabla naziv="DomainObject.Predmet.OstaliListFormatedWithAdress_1">
      <item>Dražen Đurić, Zagrebačka Cesta 4, 10290 Šibice punomoćnik sudionika u postupku MERCE TRGOVINA d.o.o. Pula</item>
    </derivirana_varijabla>
  </DomainObject.Predmet.OstaliListFormatedWithAdress>
  <DomainObject.Predmet.OstaliListFormatedWithAdressOIB>
    <izvorni_sadrzaj>
      <item>Dražen Đurić, OIB 55561060289, Zagrebačka Cesta 4, 10290 Šibice punomoćnik sudionika u postupku MERCE TRGOVINA d.o.o. Pula</item>
    </izvorni_sadrzaj>
    <derivirana_varijabla naziv="DomainObject.Predmet.OstaliListFormatedWithAdressOIB_1">
      <item>Dražen Đurić, OIB 55561060289, Zagrebačka Cesta 4, 10290 Šibice punomoćnik sudionika u postupku MERCE TRGOVINA d.o.o. Pula</item>
    </derivirana_varijabla>
  </DomainObject.Predmet.OstaliListFormatedWithAdressOIB>
  <DomainObject.Predmet.OstaliListNazivFormated>
    <izvorni_sadrzaj>
      <item>Dražen Đurić</item>
    </izvorni_sadrzaj>
    <derivirana_varijabla naziv="DomainObject.Predmet.OstaliListNazivFormated_1">
      <item>Dražen Đurić</item>
    </derivirana_varijabla>
  </DomainObject.Predmet.OstaliListNazivFormated>
  <DomainObject.Predmet.OstaliListNazivFormatedOIB>
    <izvorni_sadrzaj>
      <item>Dražen Đurić, OIB 55561060289</item>
    </izvorni_sadrzaj>
    <derivirana_varijabla naziv="DomainObject.Predmet.OstaliListNazivFormatedOIB_1">
      <item>Dražen Đurić, OIB 55561060289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St-217/2022-9</izvorni_sadrzaj>
    <derivirana_varijabla naziv="DomainObject.PoslovniBrojDokumenta_1">St-217/2022-9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MERCE TRGOVINA d.o.o. Pula</izvorni_sadrzaj>
    <derivirana_varijabla naziv="DomainObject.Predmet.ProtustrankaIDrugi_1">MERCE TRGOVINA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MERCE TRGOVINA d.o.o. Pula, OIB 17569214292, Labinska ulica - Via Albona 2, 52100 Pula</izvorni_sadrzaj>
    <derivirana_varijabla naziv="DomainObject.Predmet.ProtustrankaIDrugiAdressOIB_1">MERCE TRGOVINA d.o.o. Pula, OIB 17569214292, Labinska ulica - Via Albona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MERCE TRGOVINA d.o.o. Pula</item>
      <item>Financijska agencija (FINA)</item>
      <item>Dražen Đurić</item>
    </izvorni_sadrzaj>
    <derivirana_varijabla naziv="DomainObject.Predmet.SudioniciListNaziv_1">
      <item>MERCE TRGOVINA d.o.o. Pula</item>
      <item>Financijska agencija (FINA)</item>
      <item>Dražen Đurić</item>
    </derivirana_varijabla>
  </DomainObject.Predmet.SudioniciListNaziv>
  <DomainObject.Predmet.SudioniciListAdressOIB>
    <izvorni_sadrzaj>
      <item>MERCE TRGOVINA d.o.o. Pula, OIB 17569214292, Labinska ulica - Via Albona 2,52100 Pula</item>
      <item>Financijska agencija (FINA), OIB 85821130368, GIARDINI 5,52100 Pula</item>
      <item>Dražen Đurić, OIB 55561060289, Zagrebačka Cesta 4,10290 Šibice</item>
    </izvorni_sadrzaj>
    <derivirana_varijabla naziv="DomainObject.Predmet.SudioniciListAdressOIB_1">
      <item>MERCE TRGOVINA d.o.o. Pula, OIB 17569214292, Labinska ulica - Via Albona 2,52100 Pula</item>
      <item>Financijska agencija (FINA), OIB 85821130368, GIARDINI 5,52100 Pula</item>
      <item>Dražen Đurić, OIB 55561060289, Zagrebačka Cesta 4,10290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17569214292</item>
      <item>, OIB 85821130368</item>
      <item>, OIB 55561060289</item>
    </izvorni_sadrzaj>
    <derivirana_varijabla naziv="DomainObject.Predmet.SudioniciListNazivOIB_1">
      <item>, OIB 17569214292</item>
      <item>, OIB 85821130368</item>
      <item>, OIB 55561060289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2022.</izvorni_sadrzaj>
    <derivirana_varijabla naziv="DomainObject.Predmet.DatumPocetkaProcesa_1">2.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582C1-4D70-45C4-A8D7-D7887880524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248</properties:Words>
  <properties:Characters>1375</properties:Characters>
  <properties:Lines>51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2022-07-13T06:31:00Z</dcterms:created>
  <dc:creator>epincin</dc:creator>
  <cp:lastModifiedBy>Sanja Prodan</cp:lastModifiedBy>
  <cp:lastPrinted>2015-12-17T09:17:00Z</cp:lastPrinted>
  <dcterms:modified xmlns:xsi="http://www.w3.org/2001/XMLSchema-instance" xsi:type="dcterms:W3CDTF">2022-07-14T07:49:00Z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St-217/2022-9 / Zapisnik - Ročište radi rasprave o uvjetima za otvaranje steč. post. (St-217-2022-8 MERCE TRGOVINA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